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</w:t>
      </w:r>
      <w:r>
        <w:rPr>
          <w:rFonts w:cs="Arial"/>
          <w:b/>
          <w:sz w:val="24"/>
          <w:szCs w:val="24"/>
          <w:highlight w:val="none"/>
        </w:rPr>
        <w:t>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100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34729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>PRD21 CDS</w:t>
            </w:r>
            <w:r>
              <w:rPr>
                <w:highlight w:val="none"/>
              </w:rPr>
              <w:t xml:space="preserve">: </w:t>
            </w:r>
            <w:r>
              <w:rPr>
                <w:rFonts w:hint="eastAsia"/>
                <w:highlight w:val="none"/>
              </w:rPr>
              <w:t>PC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</w:rPr>
              <w:t xml:space="preserve"> for CA_n28A-n41A-n79A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2023-08-04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highlight w:val="none"/>
              </w:rPr>
              <w:t>CA_n28A-n41A-n79A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with UL CA_n28A-n41A, CA_n28A-n79Aand CA_n41A-n79A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3F39A1"/>
    <w:rsid w:val="05414E83"/>
    <w:rsid w:val="058021A3"/>
    <w:rsid w:val="0AE46E45"/>
    <w:rsid w:val="0FDC646C"/>
    <w:rsid w:val="1003756C"/>
    <w:rsid w:val="19821FDC"/>
    <w:rsid w:val="1AB2064B"/>
    <w:rsid w:val="1CF22270"/>
    <w:rsid w:val="2066129A"/>
    <w:rsid w:val="25741C29"/>
    <w:rsid w:val="27BF730C"/>
    <w:rsid w:val="28517DB3"/>
    <w:rsid w:val="2B887546"/>
    <w:rsid w:val="2E2E26AD"/>
    <w:rsid w:val="30E61DD3"/>
    <w:rsid w:val="30F85705"/>
    <w:rsid w:val="351854D7"/>
    <w:rsid w:val="37400CD9"/>
    <w:rsid w:val="39F91563"/>
    <w:rsid w:val="4BC84CF7"/>
    <w:rsid w:val="514E55EA"/>
    <w:rsid w:val="53BE569A"/>
    <w:rsid w:val="558945CE"/>
    <w:rsid w:val="55D9478A"/>
    <w:rsid w:val="58696007"/>
    <w:rsid w:val="5C1A2DCE"/>
    <w:rsid w:val="5C6A38DF"/>
    <w:rsid w:val="5D770097"/>
    <w:rsid w:val="606B06A2"/>
    <w:rsid w:val="60E439F8"/>
    <w:rsid w:val="62D80CAC"/>
    <w:rsid w:val="6948395F"/>
    <w:rsid w:val="6B860A46"/>
    <w:rsid w:val="6FB6768C"/>
    <w:rsid w:val="700A6CD3"/>
    <w:rsid w:val="714C0EDA"/>
    <w:rsid w:val="722A18B9"/>
    <w:rsid w:val="74FB4C25"/>
    <w:rsid w:val="750E4A73"/>
    <w:rsid w:val="7966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0</TotalTime>
  <ScaleCrop>false</ScaleCrop>
  <LinksUpToDate>false</LinksUpToDate>
  <CharactersWithSpaces>2290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2023-08-25T07:21:18Z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